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057" w:rsidRDefault="00AB1057" w:rsidP="00AB105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William OLDHALL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 (fl.1450)</w:t>
      </w:r>
    </w:p>
    <w:p w:rsidR="00AB1057" w:rsidRDefault="00AB1057" w:rsidP="00AB105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B1057" w:rsidRDefault="00AB1057" w:rsidP="00AB105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B1057" w:rsidRDefault="00AB1057" w:rsidP="00AB105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He made a plaint of debt against Sir Thomas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Kempston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Bingham(q.v.).</w:t>
      </w:r>
    </w:p>
    <w:p w:rsidR="00AB1057" w:rsidRDefault="00AB1057" w:rsidP="00AB105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AB1057" w:rsidRDefault="00AB1057" w:rsidP="00AB105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B1057" w:rsidRDefault="00AB1057" w:rsidP="00AB105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B1057" w:rsidRDefault="00AB1057" w:rsidP="00AB105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5 April 2016</w:t>
      </w:r>
    </w:p>
    <w:p w:rsidR="006B2F86" w:rsidRPr="00E71FC3" w:rsidRDefault="00AB105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1057" w:rsidRDefault="00AB1057" w:rsidP="00E71FC3">
      <w:pPr>
        <w:spacing w:after="0" w:line="240" w:lineRule="auto"/>
      </w:pPr>
      <w:r>
        <w:separator/>
      </w:r>
    </w:p>
  </w:endnote>
  <w:endnote w:type="continuationSeparator" w:id="0">
    <w:p w:rsidR="00AB1057" w:rsidRDefault="00AB105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I.S.Rogers</w:t>
    </w:r>
    <w:proofErr w:type="spell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1057" w:rsidRDefault="00AB1057" w:rsidP="00E71FC3">
      <w:pPr>
        <w:spacing w:after="0" w:line="240" w:lineRule="auto"/>
      </w:pPr>
      <w:r>
        <w:separator/>
      </w:r>
    </w:p>
  </w:footnote>
  <w:footnote w:type="continuationSeparator" w:id="0">
    <w:p w:rsidR="00AB1057" w:rsidRDefault="00AB105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057"/>
    <w:rsid w:val="00AB105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61D960-0F28-4BFE-9544-1CE2344A7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B10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2016-04-23T15:47:00Z</dcterms:created>
  <dcterms:modified xsi:type="dcterms:W3CDTF">2016-04-23T15:48:00Z</dcterms:modified>
</cp:coreProperties>
</file>